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7F063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叶县嘉怡服饰厂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4D3C0D37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叶县嘉怡服饰厂</w:t>
      </w:r>
    </w:p>
    <w:p w14:paraId="7A2BF8C8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叶县嘉怡服饰厂是河南天派服饰在叶邑镇开设的第二个卫星工厂。河南天派服饰有限公司是叶县人民政府招商引资引进的重点企业，主要生产精品无缝内衣系列产品；集自主开发设计、生产、营销、外贸和服务于一体，公司自成立起顺应市场产品多元化需求，不断研发和更新内衣产品。公司产品远销美国、加拿大、英国等中高端市场。</w:t>
      </w:r>
    </w:p>
    <w:p w14:paraId="166A1DFE">
      <w:pPr>
        <w:spacing w:line="600" w:lineRule="exact"/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个体工商户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 xml:space="preserve"> 服装   </w:t>
      </w:r>
    </w:p>
    <w:p w14:paraId="5B022E63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闫女士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 </w:t>
      </w:r>
    </w:p>
    <w:p w14:paraId="03F695B2">
      <w:pPr>
        <w:spacing w:line="600" w:lineRule="exact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sz w:val="30"/>
          <w:szCs w:val="30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30"/>
          <w:szCs w:val="30"/>
          <w:u w:val="none"/>
          <w:lang w:val="en-US" w:eastAsia="zh-CN"/>
        </w:rPr>
        <w:t>19937585783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邮箱：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 xml:space="preserve">  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</w:t>
      </w:r>
    </w:p>
    <w:p w14:paraId="4E685D06">
      <w:pPr>
        <w:spacing w:line="60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5DDFF6FA">
      <w:pPr>
        <w:spacing w:beforeLines="0" w:afterLines="0"/>
        <w:jc w:val="left"/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u w:val="none"/>
          <w:lang w:val="en-US" w:eastAsia="zh-CN"/>
        </w:rPr>
        <w:t>缝纫</w:t>
      </w:r>
      <w:r>
        <w:rPr>
          <w:rFonts w:hint="eastAsia" w:ascii="宋体" w:hAnsi="宋体" w:cs="宋体"/>
          <w:b/>
          <w:bCs/>
          <w:sz w:val="30"/>
          <w:szCs w:val="30"/>
          <w:u w:val="none"/>
          <w:lang w:val="en-US" w:eastAsia="zh-CN"/>
        </w:rPr>
        <w:t>车</w:t>
      </w:r>
      <w:r>
        <w:rPr>
          <w:rFonts w:hint="eastAsia" w:ascii="宋体" w:hAnsi="宋体" w:eastAsia="宋体" w:cs="宋体"/>
          <w:b/>
          <w:bCs/>
          <w:sz w:val="30"/>
          <w:szCs w:val="30"/>
          <w:u w:val="none"/>
          <w:lang w:val="en-US" w:eastAsia="zh-CN"/>
        </w:rPr>
        <w:t>工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：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60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名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 xml:space="preserve">计件制3000-7000元/月上不封顶，岗位要求：有无相关工作经验均可，可培训。年龄18-55周岁 </w:t>
      </w:r>
    </w:p>
    <w:p w14:paraId="08B340D3">
      <w:pPr>
        <w:spacing w:beforeLines="0" w:afterLines="0"/>
        <w:jc w:val="left"/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u w:val="none"/>
          <w:lang w:val="en-US" w:eastAsia="zh-CN"/>
        </w:rPr>
        <w:t>手工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：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10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名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 xml:space="preserve">计件制3000-7000元/月上不封顶，岗位要求：有无相关工作经验均可，可培训。年龄18-55周岁 </w:t>
      </w:r>
    </w:p>
    <w:p w14:paraId="32575A33">
      <w:pPr>
        <w:rPr>
          <w:rFonts w:hint="eastAsia"/>
          <w:b w:val="0"/>
          <w:bCs/>
          <w:u w:val="none"/>
          <w:lang w:val="en-US" w:eastAsia="zh-CN"/>
        </w:rPr>
      </w:pPr>
      <w:r>
        <w:rPr>
          <w:rFonts w:hint="eastAsia" w:cs="宋体"/>
          <w:b/>
          <w:bCs w:val="0"/>
          <w:sz w:val="30"/>
          <w:szCs w:val="30"/>
          <w:u w:val="none"/>
          <w:lang w:val="en-US" w:eastAsia="zh-CN"/>
        </w:rPr>
        <w:t>转货员：</w:t>
      </w:r>
      <w:r>
        <w:rPr>
          <w:rFonts w:hint="eastAsia" w:cs="宋体"/>
          <w:b w:val="0"/>
          <w:bCs/>
          <w:sz w:val="30"/>
          <w:szCs w:val="30"/>
          <w:u w:val="none"/>
          <w:lang w:val="en-US" w:eastAsia="zh-CN"/>
        </w:rPr>
        <w:t>1名 月薪制，男性，</w:t>
      </w:r>
      <w:r>
        <w:rPr>
          <w:rFonts w:hint="eastAsia" w:ascii="宋体" w:hAnsi="宋体" w:cs="宋体"/>
          <w:b w:val="0"/>
          <w:bCs/>
          <w:sz w:val="30"/>
          <w:szCs w:val="30"/>
          <w:u w:val="none"/>
          <w:lang w:val="en-US" w:eastAsia="zh-CN"/>
        </w:rPr>
        <w:t>年龄18-</w:t>
      </w:r>
      <w:r>
        <w:rPr>
          <w:rFonts w:hint="eastAsia" w:cs="宋体"/>
          <w:b w:val="0"/>
          <w:bCs/>
          <w:sz w:val="30"/>
          <w:szCs w:val="30"/>
          <w:u w:val="none"/>
          <w:lang w:val="en-US" w:eastAsia="zh-CN"/>
        </w:rPr>
        <w:t>55</w:t>
      </w:r>
      <w:r>
        <w:rPr>
          <w:rFonts w:hint="eastAsia" w:ascii="宋体" w:hAnsi="宋体" w:cs="宋体"/>
          <w:b w:val="0"/>
          <w:bCs/>
          <w:sz w:val="30"/>
          <w:szCs w:val="30"/>
          <w:u w:val="none"/>
          <w:lang w:val="en-US" w:eastAsia="zh-CN"/>
        </w:rPr>
        <w:t>周岁。</w:t>
      </w:r>
      <w:r>
        <w:rPr>
          <w:rFonts w:hint="eastAsia" w:cs="宋体"/>
          <w:b w:val="0"/>
          <w:bCs/>
          <w:sz w:val="30"/>
          <w:szCs w:val="30"/>
          <w:u w:val="none"/>
          <w:lang w:val="en-US" w:eastAsia="zh-CN"/>
        </w:rPr>
        <w:t>2200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-2600</w:t>
      </w:r>
      <w:r>
        <w:rPr>
          <w:rFonts w:hint="eastAsia" w:ascii="宋体" w:hAnsi="宋体" w:cs="宋体"/>
          <w:b w:val="0"/>
          <w:bCs/>
          <w:sz w:val="30"/>
          <w:szCs w:val="30"/>
          <w:u w:val="none"/>
          <w:lang w:val="en-US" w:eastAsia="zh-CN"/>
        </w:rPr>
        <w:t>元/月</w:t>
      </w:r>
    </w:p>
    <w:p w14:paraId="4862E10B">
      <w:pPr>
        <w:spacing w:line="600" w:lineRule="exact"/>
        <w:rPr>
          <w:rFonts w:hint="eastAsia" w:asciiTheme="minorHAnsi" w:hAnsiTheme="minorHAnsi" w:eastAsiaTheme="minorEastAsia"/>
          <w:sz w:val="28"/>
          <w:szCs w:val="28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28"/>
          <w:szCs w:val="28"/>
          <w:u w:val="none"/>
        </w:rPr>
        <w:t>相关福利</w:t>
      </w:r>
      <w:r>
        <w:rPr>
          <w:rFonts w:hint="eastAsia" w:asciiTheme="minorHAnsi" w:hAnsiTheme="minorHAnsi" w:eastAsiaTheme="minorEastAsia"/>
          <w:b/>
          <w:sz w:val="28"/>
          <w:szCs w:val="28"/>
          <w:u w:val="none"/>
        </w:rPr>
        <w:t>：</w:t>
      </w:r>
      <w:r>
        <w:rPr>
          <w:rFonts w:hint="eastAsia" w:asciiTheme="minorHAnsi" w:hAnsiTheme="minorHAnsi" w:eastAsiaTheme="minorEastAsia"/>
          <w:sz w:val="28"/>
          <w:szCs w:val="28"/>
          <w:u w:val="none"/>
        </w:rPr>
        <w:t xml:space="preserve"> </w:t>
      </w:r>
      <w:r>
        <w:rPr>
          <w:rFonts w:hint="eastAsia" w:asciiTheme="minorHAnsi" w:hAnsiTheme="minorHAnsi" w:eastAsiaTheme="minorEastAsia"/>
          <w:sz w:val="28"/>
          <w:szCs w:val="28"/>
          <w:u w:val="none"/>
          <w:lang w:val="en-US" w:eastAsia="zh-CN"/>
        </w:rPr>
        <w:t>1.</w:t>
      </w:r>
      <w:r>
        <w:rPr>
          <w:rFonts w:hint="eastAsia" w:asciiTheme="minorHAnsi" w:hAnsiTheme="minorHAnsi" w:eastAsiaTheme="minorEastAsia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新年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eastAsia="zh-CN"/>
        </w:rPr>
        <w:t>开工红包；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eastAsia="zh-CN"/>
        </w:rPr>
        <w:t>.介绍新人奖；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eastAsia="zh-CN"/>
        </w:rPr>
        <w:t>.工龄奖；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4、班中餐；5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eastAsia="zh-CN"/>
        </w:rPr>
        <w:t>.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新员工培训补贴7.免费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eastAsia="zh-CN"/>
        </w:rPr>
        <w:t>提供住宿；</w:t>
      </w:r>
      <w:r>
        <w:rPr>
          <w:rFonts w:hint="eastAsia" w:asciiTheme="minorHAnsi" w:hAnsiTheme="minorHAnsi" w:eastAsiaTheme="minorEastAsia"/>
          <w:sz w:val="28"/>
          <w:szCs w:val="28"/>
          <w:u w:val="none"/>
          <w:lang w:val="en-US" w:eastAsia="zh-CN"/>
        </w:rPr>
        <w:t xml:space="preserve"> </w:t>
      </w:r>
    </w:p>
    <w:p w14:paraId="272765FC">
      <w:pPr>
        <w:spacing w:line="600" w:lineRule="exact"/>
        <w:rPr>
          <w:rFonts w:hint="default"/>
          <w:u w:val="none"/>
          <w:lang w:val="en-US"/>
        </w:rPr>
      </w:pPr>
      <w:r>
        <w:rPr>
          <w:rFonts w:hint="eastAsia" w:asciiTheme="minorHAnsi" w:hAnsiTheme="minorHAnsi" w:eastAsiaTheme="minorEastAsia"/>
          <w:b/>
          <w:sz w:val="28"/>
          <w:szCs w:val="28"/>
          <w:u w:val="none"/>
        </w:rPr>
        <w:t>工作地点：</w:t>
      </w:r>
      <w:r>
        <w:rPr>
          <w:rFonts w:hint="eastAsia" w:asciiTheme="minorHAnsi" w:hAnsiTheme="minorHAnsi" w:eastAsiaTheme="minorEastAsia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叶邑镇思诚村小张庄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lOTM4Yzk0ODZhZjJlNzExMTJmYjhkMDE0NGI2Y2MifQ=="/>
  </w:docVars>
  <w:rsids>
    <w:rsidRoot w:val="4F421746"/>
    <w:rsid w:val="028A2E8F"/>
    <w:rsid w:val="09B825E9"/>
    <w:rsid w:val="0E6967F4"/>
    <w:rsid w:val="11D0141D"/>
    <w:rsid w:val="1A2360A9"/>
    <w:rsid w:val="21681610"/>
    <w:rsid w:val="22EE5639"/>
    <w:rsid w:val="24E46442"/>
    <w:rsid w:val="269C2C04"/>
    <w:rsid w:val="26E848A3"/>
    <w:rsid w:val="2A3A5197"/>
    <w:rsid w:val="2AA76C39"/>
    <w:rsid w:val="2CB80ADF"/>
    <w:rsid w:val="2CF04960"/>
    <w:rsid w:val="306B79CB"/>
    <w:rsid w:val="307847C0"/>
    <w:rsid w:val="3230494E"/>
    <w:rsid w:val="36116C1B"/>
    <w:rsid w:val="36913B15"/>
    <w:rsid w:val="36EE7665"/>
    <w:rsid w:val="3B356694"/>
    <w:rsid w:val="3D6D1621"/>
    <w:rsid w:val="42AB4A62"/>
    <w:rsid w:val="434D53A5"/>
    <w:rsid w:val="45933BA4"/>
    <w:rsid w:val="4D28659D"/>
    <w:rsid w:val="4F421746"/>
    <w:rsid w:val="4FA932BA"/>
    <w:rsid w:val="522217C1"/>
    <w:rsid w:val="52770E16"/>
    <w:rsid w:val="537C75C9"/>
    <w:rsid w:val="54C96151"/>
    <w:rsid w:val="59935C73"/>
    <w:rsid w:val="5A1A3FDB"/>
    <w:rsid w:val="5D003A59"/>
    <w:rsid w:val="5E7B6072"/>
    <w:rsid w:val="62367F57"/>
    <w:rsid w:val="67137642"/>
    <w:rsid w:val="681F4DB7"/>
    <w:rsid w:val="69456E2B"/>
    <w:rsid w:val="694C29AA"/>
    <w:rsid w:val="6AF5553D"/>
    <w:rsid w:val="6D066BB0"/>
    <w:rsid w:val="6D535020"/>
    <w:rsid w:val="6FE02E82"/>
    <w:rsid w:val="73A10280"/>
    <w:rsid w:val="73C75988"/>
    <w:rsid w:val="74934353"/>
    <w:rsid w:val="799D5959"/>
    <w:rsid w:val="7F3178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385</Words>
  <Characters>438</Characters>
  <Lines>0</Lines>
  <Paragraphs>0</Paragraphs>
  <TotalTime>40</TotalTime>
  <ScaleCrop>false</ScaleCrop>
  <LinksUpToDate>false</LinksUpToDate>
  <CharactersWithSpaces>502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cp:lastPrinted>2025-07-18T00:38:00Z</cp:lastPrinted>
  <dcterms:modified xsi:type="dcterms:W3CDTF">2026-01-23T01:54:21Z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2FE5DD7906D648B29DCAE01749CA3254_13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